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8d6a79" w14:textId="d8d6a79">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5097C">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5097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5097C">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5097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5097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5097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5097C">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5097C" w:rsidR="0015097C">
            <w:rPr>
              <w:rStyle w:val="eSPISCCParagraphDefaultFont"/>
              <w:rFonts w:eastAsiaTheme="minorHAnsi"/>
            </w:rPr>
            <w:t>Pp-17056/2025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5097C" w:rsidR="0015097C">
            <w:rPr>
              <w:rStyle w:val="eSPISCCParagraphDefaultFont"/>
              <w:rFonts w:eastAsiaTheme="minorHAnsi"/>
            </w:rPr>
            <w:t>Noraos j.d.o.o. za ugostiteljstvo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15097C" w:rsidR="0015097C">
            <w:rPr>
              <w:rStyle w:val="eSPISCCParagraphDefaultFont"/>
              <w:rFonts w:eastAsiaTheme="minorHAnsi"/>
            </w:rPr>
            <w:t>Noraos j.d.o.o. za ugostiteljstvo,Boris Stojaković</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5097C" w:rsidR="0015097C">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15097C" w:rsidR="0015097C">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5097C" w:rsidR="0015097C">
            <w:rPr>
              <w:rStyle w:val="eSPISCCParagraphDefaultFont"/>
              <w:rFonts w:eastAsiaTheme="minorHAnsi"/>
            </w:rPr>
            <w:t>Boris Stojaković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5097C" w:rsidR="0015097C">
            <w:rPr>
              <w:rStyle w:val="eSPISCCParagraphDefaultFont"/>
              <w:rFonts w:eastAsiaTheme="minorHAnsi"/>
            </w:rPr>
            <w:t>18.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5097C" w:rsidR="0015097C">
            <w:rPr>
              <w:rStyle w:val="eSPISCCParagraphDefaultFont"/>
              <w:rFonts w:eastAsiaTheme="minorHAnsi"/>
            </w:rPr>
            <w:t>10:30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5097C" w:rsidR="0015097C">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5097C" w:rsidR="0015097C">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5097C" w:rsidR="0015097C">
            <w:rPr>
              <w:rStyle w:val="eSPISCCParagraphDefaultFont"/>
              <w:rFonts w:eastAsiaTheme="minorHAnsi"/>
            </w:rPr>
            <w:t>340</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5097C" w:rsidR="0015097C">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Okrivljenik, odgovorna osoba u pravnoj osobi, je dužan osobno pristupiti ispitivanju ili dostaviti pisanu obranu. Ukoliko se okrivljenik, odgovorna osoba u pravnoj osobi, ne odazove pozivu i ne opravda izostanak ili ako bude očito izbjegavao primitak poziva, sud će izdati dovedbeni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5097C" w:rsidP="00E801F4" w:rsidRDefault="0015097C">
      <w:pPr>
        <w:spacing w:after="0"/>
        <w:ind w:firstLine="708"/>
        <w:rPr>
          <w:rFonts w:eastAsia="Times New Roman" w:cs="Times New Roman"/>
          <w:lang w:eastAsia="hr-HR"/>
        </w:rPr>
      </w:pPr>
    </w:p>
    <w:p w:rsidR="0015097C" w:rsidP="00E801F4" w:rsidRDefault="0015097C">
      <w:pPr>
        <w:spacing w:after="0"/>
        <w:ind w:firstLine="708"/>
        <w:rPr>
          <w:rFonts w:eastAsia="Times New Roman" w:cs="Times New Roman"/>
          <w:lang w:eastAsia="hr-HR"/>
        </w:rPr>
      </w:pPr>
    </w:p>
    <w:p w:rsidR="0015097C" w:rsidP="00E801F4" w:rsidRDefault="0015097C">
      <w:pPr>
        <w:spacing w:after="0"/>
        <w:ind w:firstLine="708"/>
        <w:rPr>
          <w:rFonts w:eastAsia="Times New Roman" w:cs="Times New Roman"/>
          <w:lang w:eastAsia="hr-HR"/>
        </w:rPr>
      </w:pPr>
    </w:p>
    <w:p w:rsidR="0015097C" w:rsidP="00E801F4" w:rsidRDefault="0015097C">
      <w:pPr>
        <w:spacing w:after="0"/>
        <w:ind w:firstLine="708"/>
        <w:rPr>
          <w:rFonts w:eastAsia="Times New Roman" w:cs="Times New Roman"/>
          <w:lang w:eastAsia="hr-HR"/>
        </w:rPr>
      </w:pPr>
    </w:p>
    <w:p w:rsidR="0015097C" w:rsidP="00E801F4" w:rsidRDefault="0015097C">
      <w:pPr>
        <w:spacing w:after="0"/>
        <w:ind w:firstLine="708"/>
        <w:rPr>
          <w:rFonts w:eastAsia="Times New Roman" w:cs="Times New Roman"/>
          <w:lang w:eastAsia="hr-HR"/>
        </w:rPr>
      </w:pPr>
    </w:p>
    <w:p w:rsidR="0015097C" w:rsidP="00E801F4" w:rsidRDefault="0015097C">
      <w:pPr>
        <w:spacing w:after="0"/>
        <w:ind w:firstLine="708"/>
        <w:rPr>
          <w:rFonts w:eastAsia="Times New Roman" w:cs="Times New Roman"/>
          <w:lang w:eastAsia="hr-HR"/>
        </w:rPr>
      </w:pPr>
    </w:p>
    <w:p w:rsidR="00176071" w:rsidP="00E801F4" w:rsidRDefault="00E801F4">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5097C" w:rsidR="0015097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5097C" w:rsidR="0015097C">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15097C">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5097C">
            <w:rPr>
              <w:rStyle w:val="eSPISCCParagraphDefaultFont"/>
              <w:rFonts w:eastAsiaTheme="minorHAnsi"/>
            </w:rPr>
            <w:t>Andrea Krelja Tovarac</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15097C">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5097C" w:rsidR="0015097C">
          <w:rPr>
            <w:rStyle w:val="eSPISCCParagraphDefaultFont"/>
          </w:rPr>
          <w:t>Pp-17056/2025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097C"/>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5D2434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Osijek</izvorni_sadrzaj>
    <derivirana_varijabla naziv="DomainObject.UcesnikSudskeRadnje.Adresa.Naselje_1">Osijek</derivirana_varijabla>
  </DomainObject.UcesnikSudskeRadnje.Adresa.Naselje>
  <DomainObject.UcesnikSudskeRadnje.Adresa.PostBroj>
    <izvorni_sadrzaj>31000</izvorni_sadrzaj>
    <derivirana_varijabla naziv="DomainObject.UcesnikSudskeRadnje.Adresa.PostBroj_1">31000</derivirana_varijabla>
  </DomainObject.UcesnikSudskeRadnje.Adresa.PostBroj>
  <DomainObject.UcesnikSudskeRadnje.Adresa.UlicaIKBR>
    <izvorni_sadrzaj>Biševska 20</izvorni_sadrzaj>
    <derivirana_varijabla naziv="DomainObject.UcesnikSudskeRadnje.Adresa.UlicaIKBR_1">Biševska 20</derivirana_varijabla>
  </DomainObject.UcesnikSudskeRadnje.Adresa.UlicaIKBR>
  <DomainObject.UcesnikSudskeRadnje.Naziv>
    <izvorni_sadrzaj>Boris Stojaković</izvorni_sadrzaj>
    <derivirana_varijabla naziv="DomainObject.UcesnikSudskeRadnje.Naziv_1">Boris Stojaković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340</izvorni_sadrzaj>
    <derivirana_varijabla naziv="DomainObject.UcesnikSudskeRadnje.SudskaRadnja.Prostorija.Oznaka_1">340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18. lipnja 2026.</izvorni_sadrzaj>
    <derivirana_varijabla naziv="DomainObject.UcesnikSudskeRadnje.SudskaRadnja.PlaniraniZavrsetakDatum_1">18. lipnja 2026.</derivirana_varijabla>
  </DomainObject.UcesnikSudskeRadnje.SudskaRadnja.PlaniraniZavrsetakDatum>
  <DomainObject.UcesnikSudskeRadnje.SudskaRadnja.PlaniraniPocetakDatum>
    <izvorni_sadrzaj>18. lipnja 2026.</izvorni_sadrzaj>
    <derivirana_varijabla naziv="DomainObject.UcesnikSudskeRadnje.SudskaRadnja.PlaniraniPocetakDatum_1">18.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17056</izvorni_sadrzaj>
    <derivirana_varijabla naziv="DomainObject.Predmet.Broj_1">17056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2025.</izvorni_sadrzaj>
    <derivirana_varijabla naziv="DomainObject.Predmet.DatumOsnivanja_1">17.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studenog 1998.</izvorni_sadrzaj>
    <derivirana_varijabla naziv="DomainObject.Predmet.OkrivljenikFizickaOsoba.DatumRodjenja_1">24. studenog 1998.</derivirana_varijabla>
  </DomainObject.Predmet.OkrivljenikFizickaOsoba.DatumRodjenja>
  <DomainObject.Predmet.OkrivljenikFizickaOsoba.DatumRodjenjaFormated>
    <izvorni_sadrzaj>24.11.1998.</izvorni_sadrzaj>
    <derivirana_varijabla naziv="DomainObject.Predmet.OkrivljenikFizickaOsoba.DatumRodjenjaFormated_1">24.11.1998.</derivirana_varijabla>
  </DomainObject.Predmet.OkrivljenikFizickaOsoba.DatumRodjenjaFormated>
  <DomainObject.Predmet.OkrivljenikFizickaOsoba.Ime>
    <izvorni_sadrzaj>Boris</izvorni_sadrzaj>
    <derivirana_varijabla naziv="DomainObject.Predmet.OkrivljenikFizickaOsoba.Ime_1">Boris</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Osijek (Osijek)</izvorni_sadrzaj>
    <derivirana_varijabla naziv="DomainObject.Predmet.OkrivljenikFizickaOsoba.MjestoRodjenja_1">Osijek (Osijek)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Boris Stojaković</izvorni_sadrzaj>
    <derivirana_varijabla naziv="DomainObject.Predmet.OkrivljenikFizickaOsoba.Naziv_1">Boris Stojaković</derivirana_varijabla>
  </DomainObject.Predmet.OkrivljenikFizickaOsoba.Naziv>
  <DomainObject.Predmet.OkrivljenikFizickaOsoba.Prezime>
    <izvorni_sadrzaj>Stojaković</izvorni_sadrzaj>
    <derivirana_varijabla naziv="DomainObject.Predmet.OkrivljenikFizickaOsoba.Prezime_1">Stojaković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10379669583</izvorni_sadrzaj>
    <derivirana_varijabla naziv="DomainObject.Predmet.OkrivljenikFizickaOsoba.Oib_1">10379669583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Pp-17056/2025</izvorni_sadrzaj>
    <derivirana_varijabla naziv="DomainObject.Predmet.OznakaBroj_1">Pp-17056/2025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Noraos j.d.o.o. za ugostiteljstvo; Boris Stojaković</izvorni_sadrzaj>
    <derivirana_varijabla naziv="DomainObject.Predmet.ProtustrankaFormated_1">  Noraos j.d.o.o. za ugostiteljstvo; Boris Stojaković</derivirana_varijabla>
  </DomainObject.Predmet.ProtustrankaFormated>
  <DomainObject.Predmet.ProtustrankaFormatedOIB>
    <izvorni_sadrzaj>  Noraos j.d.o.o. za ugostiteljstvo, OIB 12723527678; Boris Stojaković, OIB 10379669583</izvorni_sadrzaj>
    <derivirana_varijabla naziv="DomainObject.Predmet.ProtustrankaFormatedOIB_1">  Noraos j.d.o.o. za ugostiteljstvo, OIB 12723527678; Boris Stojaković, OIB 10379669583</derivirana_varijabla>
  </DomainObject.Predmet.ProtustrankaFormatedOIB>
  <DomainObject.Predmet.ProtustrankaFormatedWithAdress>
    <izvorni_sadrzaj> Noraos j.d.o.o. za ugostiteljstvo, Ribarska 1, 31000 Osijek; Boris Stojaković, Biševska 20, 31000 Osijek</izvorni_sadrzaj>
    <derivirana_varijabla naziv="DomainObject.Predmet.ProtustrankaFormatedWithAdress_1"> Noraos j.d.o.o. za ugostiteljstvo, Ribarska 1, 31000 Osijek; Boris Stojaković, Biševska 20, 31000 Osijek</derivirana_varijabla>
  </DomainObject.Predmet.ProtustrankaFormatedWithAdress>
  <DomainObject.Predmet.ProtustrankaFormatedWithAdressOIB>
    <izvorni_sadrzaj> Noraos j.d.o.o. za ugostiteljstvo, OIB 12723527678, Ribarska 1, 31000 Osijek; Boris Stojaković, OIB 10379669583, Biševska 20, 31000 Osijek</izvorni_sadrzaj>
    <derivirana_varijabla naziv="DomainObject.Predmet.ProtustrankaFormatedWithAdressOIB_1"> Noraos j.d.o.o. za ugostiteljstvo, OIB 12723527678, Ribarska 1, 31000 Osijek; Boris Stojaković, OIB 10379669583, Biševska 20, 31000 Osijek</derivirana_varijabla>
  </DomainObject.Predmet.ProtustrankaFormatedWithAdressOIB>
  <DomainObject.Predmet.ProtustrankaWithAdress>
    <izvorni_sadrzaj>Noraos j.d.o.o. za ugostiteljstvo Ribarska 1, 31000 Osijek, Boris Stojaković Biševska 20, 31000 Osijek</izvorni_sadrzaj>
    <derivirana_varijabla naziv="DomainObject.Predmet.ProtustrankaWithAdress_1">Noraos j.d.o.o. za ugostiteljstvo Ribarska 1, 31000 Osijek, Boris Stojaković Biševska 20, 31000 Osijek</derivirana_varijabla>
  </DomainObject.Predmet.ProtustrankaWithAdress>
  <DomainObject.Predmet.ProtustrankaWithAdressOIB>
    <izvorni_sadrzaj>Noraos j.d.o.o. za ugostiteljstvo, OIB 12723527678, Ribarska 1, 31000 Osijek, Boris Stojaković, OIB 10379669583, Biševska 20, 31000 Osijek</izvorni_sadrzaj>
    <derivirana_varijabla naziv="DomainObject.Predmet.ProtustrankaWithAdressOIB_1">Noraos j.d.o.o. za ugostiteljstvo, OIB 12723527678, Ribarska 1, 31000 Osijek, Boris Stojaković, OIB 10379669583, Biševska 20, 31000 Osijek</derivirana_varijabla>
  </DomainObject.Predmet.ProtustrankaWithAdressOIB>
  <DomainObject.Predmet.ProtustrankaNazivFormated>
    <izvorni_sadrzaj>Noraos j.d.o.o. za ugostiteljstvo,Boris Stojaković</izvorni_sadrzaj>
    <derivirana_varijabla naziv="DomainObject.Predmet.ProtustrankaNazivFormated_1">Noraos j.d.o.o. za ugostiteljstvo,Boris Stojaković</derivirana_varijabla>
    <derivirana_varijabla naziv="Padez">Noraos j.d.o.o. za ugostiteljstvo,Boris Stojaković</derivirana_varijabla>
  </DomainObject.Predmet.ProtustrankaNazivFormated>
  <DomainObject.Predmet.ProtustrankaNazivFormatedOIB>
    <izvorni_sadrzaj>Noraos j.d.o.o. za ugostiteljstvo, OIB 12723527678,Boris Stojaković, OIB 10379669583</izvorni_sadrzaj>
    <derivirana_varijabla naziv="DomainObject.Predmet.ProtustrankaNazivFormatedOIB_1">Noraos j.d.o.o. za ugostiteljstvo, OIB 12723527678,Boris Stojaković, OIB 10379669583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Andrea Krelja Tovarac, 40.</izvorni_sadrzaj>
    <derivirana_varijabla naziv="DomainObject.Predmet.Referada.Naziv_1">Andrea Krelja Tovarac,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340</izvorni_sadrzaj>
    <derivirana_varijabla naziv="DomainObject.Predmet.Referada.Prostorija.Oznaka_1">340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Andrea Krelja Tovarac</izvorni_sadrzaj>
    <derivirana_varijabla naziv="DomainObject.Predmet.Referada.Sudac_1">Andrea Krelja Tovarac</derivirana_varijabla>
    <derivirana_varijabla naziv="Dativ">Andrea Krelja Tovarac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Andrea Krelja Tovarac, 40.</izvorni_sadrzaj>
    <derivirana_varijabla naziv="DomainObject.Predmet.TrenutnaLokacijaSpisa.Naziv_1">Andrea Krelja Tovarac, 40.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Marina Pazman</izvorni_sadrzaj>
    <derivirana_varijabla naziv="DomainObject.Predmet.Zapisnicar_1">Marina Pazman</derivirana_varijabla>
    <derivirana_varijabla naziv="Padez">Marina Pazman</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Noraos j.d.o.o. za ugostiteljstvo</item>
      <item>Boris Stojaković</item>
    </izvorni_sadrzaj>
    <derivirana_varijabla naziv="DomainObject.Predmet.ProtuStrankaListFormated_1">
      <item>Noraos j.d.o.o. za ugostiteljstvo</item>
      <item>Boris Stojaković</item>
    </derivirana_varijabla>
  </DomainObject.Predmet.ProtuStrankaListFormated>
  <DomainObject.Predmet.ProtuStrankaListFormatedOIB>
    <izvorni_sadrzaj>
      <item>Noraos j.d.o.o. za ugostiteljstvo, OIB 12723527678</item>
      <item>Boris Stojaković, OIB 10379669583</item>
    </izvorni_sadrzaj>
    <derivirana_varijabla naziv="DomainObject.Predmet.ProtuStrankaListFormatedOIB_1">
      <item>Noraos j.d.o.o. za ugostiteljstvo, OIB 12723527678</item>
      <item>Boris Stojaković, OIB 10379669583</item>
    </derivirana_varijabla>
  </DomainObject.Predmet.ProtuStrankaListFormatedOIB>
  <DomainObject.Predmet.ProtuStrankaListFormatedWithAdress>
    <izvorni_sadrzaj>
      <item>Noraos j.d.o.o. za ugostiteljstvo, Ribarska 1, 31000 Osijek</item>
      <item>Boris Stojaković, Biševska 20, 31000 Osijek</item>
    </izvorni_sadrzaj>
    <derivirana_varijabla naziv="DomainObject.Predmet.ProtuStrankaListFormatedWithAdress_1">
      <item>Noraos j.d.o.o. za ugostiteljstvo, Ribarska 1, 31000 Osijek</item>
      <item>Boris Stojaković, Biševska 20, 31000 Osijek</item>
    </derivirana_varijabla>
  </DomainObject.Predmet.ProtuStrankaListFormatedWithAdress>
  <DomainObject.Predmet.ProtuStrankaListFormatedWithAdressOIB>
    <izvorni_sadrzaj>
      <item>Noraos j.d.o.o. za ugostiteljstvo, OIB 12723527678, Ribarska 1, 31000 Osijek</item>
      <item>Boris Stojaković, OIB 10379669583, Biševska 20, 31000 Osijek</item>
    </izvorni_sadrzaj>
    <derivirana_varijabla naziv="DomainObject.Predmet.ProtuStrankaListFormatedWithAdressOIB_1">
      <item>Noraos j.d.o.o. za ugostiteljstvo, OIB 12723527678, Ribarska 1, 31000 Osijek</item>
      <item>Boris Stojaković, OIB 10379669583, Biševska 20, 31000 Osijek</item>
    </derivirana_varijabla>
  </DomainObject.Predmet.ProtuStrankaListFormatedWithAdressOIB>
  <DomainObject.Predmet.ProtuStrankaListNazivFormated>
    <izvorni_sadrzaj>
      <item>Noraos j.d.o.o. za ugostiteljstvo</item>
      <item>Boris Stojaković</item>
    </izvorni_sadrzaj>
    <derivirana_varijabla naziv="DomainObject.Predmet.ProtuStrankaListNazivFormated_1">
      <item>Noraos j.d.o.o. za ugostiteljstvo</item>
      <item>Boris Stojaković</item>
    </derivirana_varijabla>
  </DomainObject.Predmet.ProtuStrankaListNazivFormated>
  <DomainObject.Predmet.ProtuStrankaListNazivFormatedOIB>
    <izvorni_sadrzaj>
      <item>Noraos j.d.o.o. za ugostiteljstvo, OIB 12723527678</item>
      <item>Boris Stojaković, OIB 10379669583</item>
    </izvorni_sadrzaj>
    <derivirana_varijabla naziv="DomainObject.Predmet.ProtuStrankaListNazivFormatedOIB_1">
      <item>Noraos j.d.o.o. za ugostiteljstvo, OIB 12723527678</item>
      <item>Boris Stojaković, OIB 10379669583</item>
    </derivirana_varijabla>
  </DomainObject.Predmet.ProtuStrankaListNazivFormatedOIB>
  <DomainObject.Predmet.OstaliListFormated>
    <izvorni_sadrzaj>
      <item>Općinski sud u Osijeku- Prekršajni odjel</item>
    </izvorni_sadrzaj>
    <derivirana_varijabla naziv="DomainObject.Predmet.OstaliListFormated_1">
      <item>Općinski sud u Osijeku- Prekršajni odjel</item>
    </derivirana_varijabla>
    <derivirana_varijabla naziv="DrugaOsoba">
      <item>Općinski sud u Osijeku- Prekršajni odjel</item>
    </derivirana_varijabla>
  </DomainObject.Predmet.OstaliListFormated>
  <DomainObject.Predmet.OstaliListFormatedOIB>
    <izvorni_sadrzaj>
      <item>Općinski sud u Osijeku- Prekršajni odjel, OIB 38625793303</item>
    </izvorni_sadrzaj>
    <derivirana_varijabla naziv="DomainObject.Predmet.OstaliListFormatedOIB_1">
      <item>Općinski sud u Osijeku- Prekršajni odjel, OIB 38625793303</item>
    </derivirana_varijabla>
  </DomainObject.Predmet.OstaliListFormatedOIB>
  <DomainObject.Predmet.OstaliListFormatedWithAdress>
    <izvorni_sadrzaj>
      <item>Općinski sud u Osijeku- Prekršajni odjel, Ul. Kralja Zvonimira 3, 31000 Osijek</item>
    </izvorni_sadrzaj>
    <derivirana_varijabla naziv="DomainObject.Predmet.OstaliListFormatedWithAdress_1">
      <item>Općinski sud u Osijeku- Prekršajni odjel, Ul. Kralja Zvonimira 3, 31000 Osijek</item>
    </derivirana_varijabla>
  </DomainObject.Predmet.OstaliListFormatedWithAdress>
  <DomainObject.Predmet.OstaliListFormatedWithAdressOIB>
    <izvorni_sadrzaj>
      <item>Općinski sud u Osijeku- Prekršajni odjel, OIB 38625793303, Ul. Kralja Zvonimira 3, 31000 Osijek</item>
    </izvorni_sadrzaj>
    <derivirana_varijabla naziv="DomainObject.Predmet.OstaliListFormatedWithAdressOIB_1">
      <item>Općinski sud u Osijeku- Prekršajni odjel, OIB 38625793303, Ul. Kralja Zvonimira 3, 31000 Osijek</item>
    </derivirana_varijabla>
  </DomainObject.Predmet.OstaliListFormatedWithAdressOIB>
  <DomainObject.Predmet.OstaliListNazivFormated>
    <izvorni_sadrzaj>
      <item>Općinski sud u Osijeku- Prekršajni odjel</item>
    </izvorni_sadrzaj>
    <derivirana_varijabla naziv="DomainObject.Predmet.OstaliListNazivFormated_1">
      <item>Općinski sud u Osijeku- Prekršajni odjel</item>
    </derivirana_varijabla>
  </DomainObject.Predmet.OstaliListNazivFormated>
  <DomainObject.Predmet.OstaliListNazivFormatedOIB>
    <izvorni_sadrzaj>
      <item>Općinski sud u Osijeku- Prekršajni odjel, OIB 38625793303</item>
    </izvorni_sadrzaj>
    <derivirana_varijabla naziv="DomainObject.Predmet.OstaliListNazivFormatedOIB_1">
      <item>Općinski sud u Osijeku- Prekršajni odjel, OIB 38625793303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Noraos j.d.o.o. za ugostiteljstvo i dr.</izvorni_sadrzaj>
    <derivirana_varijabla naziv="DomainObject.Predmet.ProtustrankaIDrugi_1">Noraos j.d.o.o. za ugostiteljstvo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Noraos j.d.o.o. za ugostiteljstvo, OIB 12723527678, Ribarska 1, 31000 Osijek i dr.</izvorni_sadrzaj>
    <derivirana_varijabla naziv="DomainObject.Predmet.ProtustrankaIDrugiAdressOIB_1">Noraos j.d.o.o. za ugostiteljstvo, OIB 12723527678, Ribarska 1, 31000 Osijek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Noraos j.d.o.o. za ugostiteljstvo</item>
      <item>Boris Stojaković</item>
      <item>Općinski sud u Osijeku- Prekršajni odjel</item>
    </izvorni_sadrzaj>
    <derivirana_varijabla naziv="DomainObject.Predmet.SudioniciListNaziv_1">
      <item>HRVATSKO DRUŠTVO SKLADATELJA</item>
      <item>Noraos j.d.o.o. za ugostiteljstvo</item>
      <item>Boris Stojaković</item>
      <item>Općinski sud u Osijeku- Prekršajni odjel</item>
    </derivirana_varijabla>
    <derivirana_varijabla naziv="OstaliSudionici">
      <item>HRVATSKO DRUŠTVO SKLADATELJA</item>
      <item>Noraos j.d.o.o. za ugostiteljstvo</item>
      <item>Boris Stojaković</item>
      <item>Općinski sud u Osijeku- Prekršajni odjel</item>
    </derivirana_varijabla>
  </DomainObject.Predmet.SudioniciListNaziv>
  <DomainObject.Predmet.SudioniciListAdressOIB>
    <izvorni_sadrzaj>
      <item>HRVATSKO DRUŠTVO SKLADATELJA, OIB 56668956985, Heinzelova 62a,10000 Zagreb</item>
      <item>Noraos j.d.o.o. za ugostiteljstvo, OIB 12723527678, Ribarska 1,31000 Osijek</item>
      <item>Boris Stojaković, OIB 10379669583, Biševska 20,31000 Osijek</item>
      <item>Općinski sud u Osijeku- Prekršajni odjel, OIB 38625793303, Ul. Kralja Zvonimira 3,31000 Osijek</item>
    </izvorni_sadrzaj>
    <derivirana_varijabla naziv="DomainObject.Predmet.SudioniciListAdressOIB_1">
      <item>HRVATSKO DRUŠTVO SKLADATELJA, OIB 56668956985, Heinzelova 62a,10000 Zagreb</item>
      <item>Noraos j.d.o.o. za ugostiteljstvo, OIB 12723527678, Ribarska 1,31000 Osijek</item>
      <item>Boris Stojaković, OIB 10379669583, Biševska 20,31000 Osijek</item>
      <item>Općinski sud u Osijeku- Prekršajni odjel, OIB 38625793303, Ul. Kralja Zvonimira 3,31000 Osijek</item>
    </derivirana_varijabla>
  </DomainObject.Predmet.SudioniciListAdressOIB>
  <DomainObject.UcesnikSudskeRadnje.NazivFormated>
    <izvorni_sadrzaj>Boris Stojaković, OIB 10379669583, Biševska 20,31000 Osijek</izvorni_sadrzaj>
    <derivirana_varijabla naziv="DomainObject.UcesnikSudskeRadnje.NazivFormated_1">Boris Stojaković, OIB 10379669583, Biševska 20,31000 Osijek</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12723527678</item>
      <item>, OIB 10379669583</item>
      <item>, OIB 38625793303</item>
    </izvorni_sadrzaj>
    <derivirana_varijabla naziv="DomainObject.Predmet.SudioniciListNazivOIB_1">
      <item>, OIB 56668956985</item>
      <item>, OIB 12723527678</item>
      <item>, OIB 10379669583</item>
      <item>, OIB 38625793303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Noraos j.d.o.o. za ugostiteljstvo, OIB 12723527678, Ribarska 1, 31000 Osijek
2. Okrivljenik Boris Stojaković, OIB 10379669583, Biševska 20, 31000 Osijek</izvorni_sadrzaj>
    <derivirana_varijabla naziv="DomainObject.UcesnikSudskeRadnje.SudskaRadnja.UcesniciObavijest_1">1. Okrivljenik Noraos j.d.o.o. za ugostiteljstvo, OIB 12723527678, Ribarska 1, 31000 Osijek
2. Okrivljenik Boris Stojaković, OIB 10379669583, Biševska 20, 31000 Osijek</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studenog 2025.</izvorni_sadrzaj>
    <derivirana_varijabla naziv="DomainObject.Predmet.DatumPocetkaProcesa_1">14.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Noraos j.d.o.o. za ugostiteljstvo, Ribarska 1, 31000 Osijek, OIB: 12723527678</item>
      <item>Boris Stojaković, Biševska 20, 31000 Osijek, OIB: 10379669583, rođen-a 24.11.1998., mjesto rođenja Osijek (Osijek)</item>
    </izvorni_sadrzaj>
    <derivirana_varijabla naziv="DomainObject.Predmet.OkrivljenikAdresaMjestoRodjenjaList_1">
      <item>Noraos j.d.o.o. za ugostiteljstvo, Ribarska 1, 31000 Osijek, OIB: 12723527678</item>
      <item>Boris Stojaković, Biševska 20, 31000 Osijek, OIB: 10379669583, rođen-a 24.11.1998., mjesto rođenja Osijek (Osijek)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Noraos j.d.o.o. za ugostiteljstvo, MBS 030293192, Ribarska 1, 31000 Osijek</izvorni_sadrzaj>
    <derivirana_varijabla naziv="DomainObject.Predmet.OkrivljenikPravnaNazivAdresaMbs_1">Noraos j.d.o.o. za ugostiteljstvo, MBS 030293192, Ribarska 1, 31000 Osijek</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AF95AE-F36F-435C-8417-BD0BE343C2D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326</properties:Words>
  <properties:Characters>1910</properties:Characters>
  <properties:Lines>58</properties:Lines>
  <properties:Paragraphs>19</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Andrea Krelja Tovarac</cp:lastModifiedBy>
  <cp:lastPrinted>2026-05-27T09:04:00Z</cp:lastPrinted>
  <dcterms:modified xmlns:xsi="http://www.w3.org/2001/XMLSchema-instance" xsi:type="dcterms:W3CDTF">2026-05-27T09:04:00Z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Boris Stojaković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